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BFB67" w14:textId="77777777" w:rsidR="0075283A" w:rsidRDefault="0075283A" w:rsidP="0075283A">
      <w:pPr>
        <w:pStyle w:val="NoSpacing"/>
      </w:pPr>
      <w:r>
        <w:rPr>
          <w:u w:val="single"/>
        </w:rPr>
        <w:t>John YONGE</w:t>
      </w:r>
      <w:r>
        <w:t xml:space="preserve">      (fl.1474)</w:t>
      </w:r>
    </w:p>
    <w:p w14:paraId="15487962" w14:textId="77777777" w:rsidR="0075283A" w:rsidRDefault="0075283A" w:rsidP="0075283A">
      <w:pPr>
        <w:pStyle w:val="NoSpacing"/>
      </w:pPr>
      <w:r>
        <w:t>of London.</w:t>
      </w:r>
    </w:p>
    <w:p w14:paraId="18656BB6" w14:textId="77777777" w:rsidR="0075283A" w:rsidRDefault="0075283A" w:rsidP="0075283A">
      <w:pPr>
        <w:pStyle w:val="NoSpacing"/>
      </w:pPr>
    </w:p>
    <w:p w14:paraId="05E1E70F" w14:textId="77777777" w:rsidR="0075283A" w:rsidRDefault="0075283A" w:rsidP="0075283A">
      <w:pPr>
        <w:pStyle w:val="NoSpacing"/>
      </w:pPr>
    </w:p>
    <w:p w14:paraId="4669D7EE" w14:textId="77777777" w:rsidR="0075283A" w:rsidRDefault="0075283A" w:rsidP="0075283A">
      <w:pPr>
        <w:pStyle w:val="NoSpacing"/>
      </w:pPr>
      <w:r>
        <w:t>21 Sep.1474</w:t>
      </w:r>
      <w:r>
        <w:tab/>
        <w:t>He was present when Thomas Hill(q.v.) and Edmund Shaa(q.v.) were</w:t>
      </w:r>
    </w:p>
    <w:p w14:paraId="658DA91D" w14:textId="77777777" w:rsidR="0075283A" w:rsidRDefault="0075283A" w:rsidP="0075283A">
      <w:pPr>
        <w:pStyle w:val="NoSpacing"/>
      </w:pPr>
      <w:r>
        <w:tab/>
      </w:r>
      <w:r>
        <w:tab/>
        <w:t>elected Sheriffs.</w:t>
      </w:r>
    </w:p>
    <w:p w14:paraId="069DADB5" w14:textId="77777777" w:rsidR="0075283A" w:rsidRDefault="0075283A" w:rsidP="0075283A">
      <w:pPr>
        <w:pStyle w:val="NoSpacing"/>
      </w:pPr>
      <w:r>
        <w:tab/>
      </w:r>
      <w:r>
        <w:tab/>
        <w:t>(“Calendar of Letter Books of the City of London: L f.104b)</w:t>
      </w:r>
    </w:p>
    <w:p w14:paraId="6A1DA901" w14:textId="77777777" w:rsidR="0075283A" w:rsidRDefault="0075283A" w:rsidP="0075283A">
      <w:pPr>
        <w:pStyle w:val="NoSpacing"/>
      </w:pPr>
    </w:p>
    <w:p w14:paraId="0EE98AAB" w14:textId="77777777" w:rsidR="0075283A" w:rsidRDefault="0075283A" w:rsidP="0075283A">
      <w:pPr>
        <w:pStyle w:val="NoSpacing"/>
      </w:pPr>
    </w:p>
    <w:p w14:paraId="30798CE7" w14:textId="77777777" w:rsidR="0075283A" w:rsidRDefault="0075283A" w:rsidP="0075283A">
      <w:pPr>
        <w:pStyle w:val="NoSpacing"/>
      </w:pPr>
      <w:r>
        <w:t>25 January 2017</w:t>
      </w:r>
    </w:p>
    <w:p w14:paraId="421F3809" w14:textId="77777777" w:rsidR="006F3FAD" w:rsidRPr="0075283A" w:rsidRDefault="006F3FAD" w:rsidP="00E71FC3">
      <w:pPr>
        <w:pStyle w:val="NoSpacing"/>
      </w:pPr>
    </w:p>
    <w:sectPr w:rsidR="006B2F86" w:rsidRPr="007528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0336" w14:textId="77777777" w:rsidR="006F3FAD" w:rsidRDefault="006F3FAD" w:rsidP="00E71FC3">
      <w:pPr>
        <w:spacing w:after="0" w:line="240" w:lineRule="auto"/>
      </w:pPr>
      <w:r>
        <w:separator/>
      </w:r>
    </w:p>
  </w:endnote>
  <w:endnote w:type="continuationSeparator" w:id="0">
    <w:p w14:paraId="023772FA" w14:textId="77777777" w:rsidR="006F3FAD" w:rsidRDefault="006F3F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6A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7904B" w14:textId="77777777" w:rsidR="006F3FAD" w:rsidRDefault="006F3FAD" w:rsidP="00E71FC3">
      <w:pPr>
        <w:spacing w:after="0" w:line="240" w:lineRule="auto"/>
      </w:pPr>
      <w:r>
        <w:separator/>
      </w:r>
    </w:p>
  </w:footnote>
  <w:footnote w:type="continuationSeparator" w:id="0">
    <w:p w14:paraId="51EA8ED0" w14:textId="77777777" w:rsidR="006F3FAD" w:rsidRDefault="006F3F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83A"/>
    <w:rsid w:val="000F3DAF"/>
    <w:rsid w:val="001A7C09"/>
    <w:rsid w:val="00577BD5"/>
    <w:rsid w:val="00656CBA"/>
    <w:rsid w:val="006A1F77"/>
    <w:rsid w:val="006F3FAD"/>
    <w:rsid w:val="00733BE7"/>
    <w:rsid w:val="0075283A"/>
    <w:rsid w:val="009A55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FCE4"/>
  <w15:chartTrackingRefBased/>
  <w15:docId w15:val="{7C3BCFEE-5C55-4648-9A8B-905917E6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2017-01-25T21:12:00Z</dcterms:created>
  <dcterms:modified xsi:type="dcterms:W3CDTF">2026-02-09T09:16:00Z</dcterms:modified>
</cp:coreProperties>
</file>